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r w:rsidRPr="007B6CB6">
              <w:rPr>
                <w:lang w:val="it-IT"/>
              </w:rPr>
              <w:t>Adresse</w:t>
            </w:r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0D34A879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Telefon: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E-Mail-Adresse: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82FF3C3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Telefon: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E-Mail-Adresse: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Vollmachtsumfang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682B" w14:textId="77777777" w:rsidR="009B6390" w:rsidRDefault="009B6390" w:rsidP="003D338A">
      <w:pPr>
        <w:spacing w:after="0"/>
      </w:pPr>
      <w:r>
        <w:separator/>
      </w:r>
    </w:p>
  </w:endnote>
  <w:endnote w:type="continuationSeparator" w:id="0">
    <w:p w14:paraId="4E0ADA7E" w14:textId="77777777" w:rsidR="009B6390" w:rsidRDefault="009B6390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7C7D6581" w:rsidR="00B9277C" w:rsidRPr="00F22CCB" w:rsidRDefault="00D4072A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 w:rsidR="00B9277C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PAGE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  <w:r w:rsidR="00B9277C"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NUMPAGES \*Arabic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07BAB" w14:textId="77777777" w:rsidR="009B6390" w:rsidRDefault="009B6390" w:rsidP="003D338A">
      <w:pPr>
        <w:spacing w:after="0"/>
      </w:pPr>
      <w:r>
        <w:separator/>
      </w:r>
    </w:p>
  </w:footnote>
  <w:footnote w:type="continuationSeparator" w:id="0">
    <w:p w14:paraId="11582B9B" w14:textId="77777777" w:rsidR="009B6390" w:rsidRDefault="009B6390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FDBB" w14:textId="6A1183C2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22EE04">
          <wp:simplePos x="0" y="0"/>
          <wp:positionH relativeFrom="rightMargin">
            <wp:posOffset>-5692775</wp:posOffset>
          </wp:positionH>
          <wp:positionV relativeFrom="page">
            <wp:posOffset>359410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1B48">
      <w:t>Vorhaben</w:t>
    </w:r>
    <w:r w:rsidR="00941B48" w:rsidRPr="00941B48">
      <w:rPr>
        <w:color w:val="0070C0"/>
      </w:rPr>
      <w:t>: Support Sprig LTS (26_ITD_011)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7B02C2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1" w:cryptProviderType="rsaAES" w:cryptAlgorithmClass="hash" w:cryptAlgorithmType="typeAny" w:cryptAlgorithmSid="14" w:cryptSpinCount="100000" w:hash="v0dBjHWE0mOQIRhKmVeb+RrA4TIkK0pJ9oq/42TWPqUvREoexdbmnnuP9qWF1lcZC2Mg9eH34yc3vt2VG87oBw==" w:salt="Sqr+xtcHNAdJSPM4MDEM2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32872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1703"/>
    <w:rsid w:val="003B329D"/>
    <w:rsid w:val="003C13AA"/>
    <w:rsid w:val="003C202F"/>
    <w:rsid w:val="003C2E39"/>
    <w:rsid w:val="003C2FED"/>
    <w:rsid w:val="003D338A"/>
    <w:rsid w:val="003D4DAE"/>
    <w:rsid w:val="003D7B44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0040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4129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4589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41B48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B639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072A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49B6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10EF"/>
    <w:rsid w:val="00FA4DE9"/>
    <w:rsid w:val="00FB07B6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1C9884F9D09E45A17A8ED335345085" ma:contentTypeVersion="3" ma:contentTypeDescription="Ein neues Dokument erstellen." ma:contentTypeScope="" ma:versionID="d715d7efca78db93d87000113674b6e9">
  <xsd:schema xmlns:xsd="http://www.w3.org/2001/XMLSchema" xmlns:xs="http://www.w3.org/2001/XMLSchema" xmlns:p="http://schemas.microsoft.com/office/2006/metadata/properties" xmlns:ns2="6bb66255-2258-4280-af8a-c44e448938f2" targetNamespace="http://schemas.microsoft.com/office/2006/metadata/properties" ma:root="true" ma:fieldsID="f70e8a3ee3afcca0fe8fe2d67fc73ea1" ns2:_="">
    <xsd:import namespace="6bb66255-2258-4280-af8a-c44e448938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66255-2258-4280-af8a-c44e44893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A4001F-D50A-4302-BCF3-100761E04245}"/>
</file>

<file path=customXml/itemProps4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Mosebach, Katharina</cp:lastModifiedBy>
  <cp:revision>3</cp:revision>
  <cp:lastPrinted>2019-02-07T07:46:00Z</cp:lastPrinted>
  <dcterms:created xsi:type="dcterms:W3CDTF">2026-06-24T09:07:00Z</dcterms:created>
  <dcterms:modified xsi:type="dcterms:W3CDTF">2026-06-24T09:08:00Z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0x010100551C9884F9D09E45A17A8ED335345085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</Properties>
</file>